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55E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PHELPOT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fl.1482)</w:t>
      </w:r>
    </w:p>
    <w:p w:rsidR="00E55E2E" w:rsidRDefault="00E55E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St.Philip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St.James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Tarrington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</w:t>
      </w:r>
    </w:p>
    <w:p w:rsidR="00E55E2E" w:rsidRDefault="00E55E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5E2E" w:rsidRDefault="00E55E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5E2E" w:rsidRDefault="00E55E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Jun.1482</w:t>
      </w:r>
      <w:r>
        <w:rPr>
          <w:rFonts w:ascii="Times New Roman" w:hAnsi="Times New Roman" w:cs="Times New Roman"/>
          <w:sz w:val="24"/>
          <w:szCs w:val="24"/>
        </w:rPr>
        <w:tab/>
        <w:t>He became Vicar.</w:t>
      </w:r>
    </w:p>
    <w:p w:rsidR="00E55E2E" w:rsidRDefault="00E55E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www.melocki.org.uk/diocese/Tarrington.html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E55E2E" w:rsidRDefault="00E55E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5E2E" w:rsidRDefault="00E55E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5E2E" w:rsidRPr="00E55E2E" w:rsidRDefault="00E55E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2016</w:t>
      </w:r>
      <w:bookmarkStart w:id="0" w:name="_GoBack"/>
      <w:bookmarkEnd w:id="0"/>
    </w:p>
    <w:sectPr w:rsidR="00E55E2E" w:rsidRPr="00E55E2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E2E" w:rsidRDefault="00E55E2E" w:rsidP="00E71FC3">
      <w:pPr>
        <w:spacing w:after="0" w:line="240" w:lineRule="auto"/>
      </w:pPr>
      <w:r>
        <w:separator/>
      </w:r>
    </w:p>
  </w:endnote>
  <w:endnote w:type="continuationSeparator" w:id="0">
    <w:p w:rsidR="00E55E2E" w:rsidRDefault="00E55E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E2E" w:rsidRDefault="00E55E2E" w:rsidP="00E71FC3">
      <w:pPr>
        <w:spacing w:after="0" w:line="240" w:lineRule="auto"/>
      </w:pPr>
      <w:r>
        <w:separator/>
      </w:r>
    </w:p>
  </w:footnote>
  <w:footnote w:type="continuationSeparator" w:id="0">
    <w:p w:rsidR="00E55E2E" w:rsidRDefault="00E55E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E2E"/>
    <w:rsid w:val="00AB52E8"/>
    <w:rsid w:val="00B16D3F"/>
    <w:rsid w:val="00E55E2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3333F"/>
  <w15:chartTrackingRefBased/>
  <w15:docId w15:val="{741A554D-5A33-4B16-9FB6-222B216C5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E55E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Tarrington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2016-02-28T21:46:00Z</dcterms:created>
  <dcterms:modified xsi:type="dcterms:W3CDTF">2016-02-28T21:48:00Z</dcterms:modified>
</cp:coreProperties>
</file>